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ED6" w:rsidRDefault="00876ED6" w:rsidP="00876E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KIRIELL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876ED6" w:rsidRDefault="00876ED6" w:rsidP="00876E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6ED6" w:rsidRDefault="00876ED6" w:rsidP="00876E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6ED6" w:rsidRDefault="00876ED6" w:rsidP="00876E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Mar.1433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Braintree, Essex,</w:t>
      </w:r>
    </w:p>
    <w:p w:rsidR="00876ED6" w:rsidRDefault="00876ED6" w:rsidP="00876E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Bohun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76ED6" w:rsidRDefault="00876ED6" w:rsidP="00876E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24-52)</w:t>
      </w:r>
    </w:p>
    <w:p w:rsidR="00876ED6" w:rsidRDefault="00876ED6" w:rsidP="00876E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6ED6" w:rsidRDefault="00876ED6" w:rsidP="00876E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6ED6" w:rsidRPr="00E30E45" w:rsidRDefault="00876ED6" w:rsidP="00876E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2016</w:t>
      </w:r>
    </w:p>
    <w:p w:rsidR="006B2F86" w:rsidRPr="00876ED6" w:rsidRDefault="00876ED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876ED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ED6" w:rsidRDefault="00876ED6" w:rsidP="00E71FC3">
      <w:pPr>
        <w:spacing w:after="0" w:line="240" w:lineRule="auto"/>
      </w:pPr>
      <w:r>
        <w:separator/>
      </w:r>
    </w:p>
  </w:endnote>
  <w:endnote w:type="continuationSeparator" w:id="0">
    <w:p w:rsidR="00876ED6" w:rsidRDefault="00876E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ED6" w:rsidRDefault="00876ED6" w:rsidP="00E71FC3">
      <w:pPr>
        <w:spacing w:after="0" w:line="240" w:lineRule="auto"/>
      </w:pPr>
      <w:r>
        <w:separator/>
      </w:r>
    </w:p>
  </w:footnote>
  <w:footnote w:type="continuationSeparator" w:id="0">
    <w:p w:rsidR="00876ED6" w:rsidRDefault="00876E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ED6"/>
    <w:rsid w:val="00876ED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963B5"/>
  <w15:chartTrackingRefBased/>
  <w15:docId w15:val="{12D4DCCA-3E80-4DCE-8AC1-3A18D358B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2016-03-10T20:39:00Z</dcterms:created>
  <dcterms:modified xsi:type="dcterms:W3CDTF">2016-03-10T20:40:00Z</dcterms:modified>
</cp:coreProperties>
</file>